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98F11" w14:textId="77777777" w:rsidR="006B3BBF" w:rsidRDefault="006B3BBF" w:rsidP="006B3BBF">
      <w:pPr>
        <w:pStyle w:val="NoSpacing"/>
      </w:pPr>
      <w:r>
        <w:rPr>
          <w:u w:val="single"/>
        </w:rPr>
        <w:t>William CHAMBERLAYN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fl.1444)</w:t>
      </w:r>
    </w:p>
    <w:p w14:paraId="55B26620" w14:textId="77777777" w:rsidR="006B3BBF" w:rsidRDefault="006B3BBF" w:rsidP="006B3BBF">
      <w:pPr>
        <w:pStyle w:val="NoSpacing"/>
      </w:pPr>
    </w:p>
    <w:p w14:paraId="3804C97E" w14:textId="77777777" w:rsidR="006B3BBF" w:rsidRDefault="006B3BBF" w:rsidP="006B3BBF">
      <w:pPr>
        <w:pStyle w:val="NoSpacing"/>
      </w:pPr>
    </w:p>
    <w:p w14:paraId="2AB2C7E2" w14:textId="77777777" w:rsidR="006B3BBF" w:rsidRDefault="006B3BBF" w:rsidP="006B3BBF">
      <w:pPr>
        <w:pStyle w:val="NoSpacing"/>
      </w:pPr>
      <w:r>
        <w:t xml:space="preserve">  4 Nov.1444</w:t>
      </w:r>
      <w:r>
        <w:tab/>
        <w:t>He was a juror on the inquisition post mortem held in Ilchester, Somerset,</w:t>
      </w:r>
    </w:p>
    <w:p w14:paraId="27AAEC2A" w14:textId="77777777" w:rsidR="006B3BBF" w:rsidRDefault="006B3BBF" w:rsidP="006B3BBF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Godewyn</w:t>
      </w:r>
      <w:proofErr w:type="spellEnd"/>
      <w:r>
        <w:t>(q.v.).</w:t>
      </w:r>
    </w:p>
    <w:p w14:paraId="6332D089" w14:textId="77777777" w:rsidR="006B3BBF" w:rsidRDefault="006B3BBF" w:rsidP="006B3BB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26-36)</w:t>
      </w:r>
    </w:p>
    <w:p w14:paraId="2F770A56" w14:textId="77777777" w:rsidR="006B3BBF" w:rsidRDefault="006B3BBF" w:rsidP="006B3BBF">
      <w:pPr>
        <w:pStyle w:val="NoSpacing"/>
      </w:pPr>
    </w:p>
    <w:p w14:paraId="04D454AC" w14:textId="77777777" w:rsidR="006B3BBF" w:rsidRDefault="006B3BBF" w:rsidP="006B3BBF">
      <w:pPr>
        <w:pStyle w:val="NoSpacing"/>
      </w:pPr>
    </w:p>
    <w:p w14:paraId="60C0EC46" w14:textId="77777777" w:rsidR="006B3BBF" w:rsidRPr="00FC389F" w:rsidRDefault="006B3BBF" w:rsidP="006B3BBF">
      <w:pPr>
        <w:pStyle w:val="NoSpacing"/>
      </w:pPr>
      <w:r>
        <w:t>13 November 2018</w:t>
      </w:r>
    </w:p>
    <w:p w14:paraId="452C348B" w14:textId="0B3DCBA1" w:rsidR="006B2F86" w:rsidRPr="006B3BBF" w:rsidRDefault="006B3BBF" w:rsidP="00E71FC3">
      <w:pPr>
        <w:pStyle w:val="NoSpacing"/>
      </w:pPr>
      <w:bookmarkStart w:id="0" w:name="_GoBack"/>
      <w:bookmarkEnd w:id="0"/>
    </w:p>
    <w:sectPr w:rsidR="006B2F86" w:rsidRPr="006B3B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4100B" w14:textId="77777777" w:rsidR="006B3BBF" w:rsidRDefault="006B3BBF" w:rsidP="00E71FC3">
      <w:pPr>
        <w:spacing w:after="0" w:line="240" w:lineRule="auto"/>
      </w:pPr>
      <w:r>
        <w:separator/>
      </w:r>
    </w:p>
  </w:endnote>
  <w:endnote w:type="continuationSeparator" w:id="0">
    <w:p w14:paraId="2E2B4FF3" w14:textId="77777777" w:rsidR="006B3BBF" w:rsidRDefault="006B3B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FA4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C5226" w14:textId="77777777" w:rsidR="006B3BBF" w:rsidRDefault="006B3BBF" w:rsidP="00E71FC3">
      <w:pPr>
        <w:spacing w:after="0" w:line="240" w:lineRule="auto"/>
      </w:pPr>
      <w:r>
        <w:separator/>
      </w:r>
    </w:p>
  </w:footnote>
  <w:footnote w:type="continuationSeparator" w:id="0">
    <w:p w14:paraId="47C6EB01" w14:textId="77777777" w:rsidR="006B3BBF" w:rsidRDefault="006B3B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BBF"/>
    <w:rsid w:val="001A7C09"/>
    <w:rsid w:val="00577BD5"/>
    <w:rsid w:val="00656CBA"/>
    <w:rsid w:val="006A1F77"/>
    <w:rsid w:val="006B3BB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7F401"/>
  <w15:chartTrackingRefBased/>
  <w15:docId w15:val="{54FEE94D-80FB-4CDB-9C5E-5005D6FF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2018-11-13T19:34:00Z</dcterms:created>
  <dcterms:modified xsi:type="dcterms:W3CDTF">2018-11-13T19:34:00Z</dcterms:modified>
</cp:coreProperties>
</file>